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F53D" w14:textId="2FB5B2A3" w:rsidR="000A4CE2" w:rsidRPr="00207615" w:rsidRDefault="000A4CE2" w:rsidP="000A4CE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8B4911">
        <w:rPr>
          <w:rFonts w:cs="Arial"/>
          <w:sz w:val="24"/>
          <w:szCs w:val="24"/>
        </w:rPr>
        <w:t>09127</w:t>
      </w:r>
    </w:p>
    <w:p w14:paraId="061DEF45" w14:textId="1A0477B4" w:rsidR="000A4CE2" w:rsidRPr="00C51EC1" w:rsidRDefault="00CC2F66" w:rsidP="000A4CE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0A4CE2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1F9266C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63C38">
        <w:rPr>
          <w:rFonts w:ascii="Arial" w:hAnsi="Arial"/>
          <w:sz w:val="24"/>
          <w:lang w:val="en-US"/>
        </w:rPr>
        <w:t>8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6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D3DD61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A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3565C2CD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BF5E50">
        <w:rPr>
          <w:sz w:val="22"/>
          <w:szCs w:val="22"/>
          <w:lang w:val="en-US"/>
        </w:rPr>
        <w:t>6</w:t>
      </w:r>
      <w:r w:rsidR="00A93A84">
        <w:rPr>
          <w:sz w:val="22"/>
          <w:szCs w:val="22"/>
          <w:lang w:val="en-US"/>
        </w:rPr>
        <w:t>bis-e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5FCBB4CD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B3708A">
        <w:rPr>
          <w:sz w:val="22"/>
          <w:szCs w:val="22"/>
          <w:lang w:val="en-US"/>
        </w:rPr>
        <w:t>will discuss</w:t>
      </w:r>
      <w:r w:rsidR="005711BC">
        <w:rPr>
          <w:sz w:val="22"/>
          <w:szCs w:val="22"/>
          <w:lang w:val="en-US"/>
        </w:rPr>
        <w:t xml:space="preserve"> </w:t>
      </w:r>
      <w:r w:rsidR="00653093">
        <w:rPr>
          <w:sz w:val="22"/>
          <w:szCs w:val="22"/>
          <w:lang w:val="en-US"/>
        </w:rPr>
        <w:t xml:space="preserve">our proposals for defining </w:t>
      </w:r>
      <w:r w:rsidR="00EF017D">
        <w:rPr>
          <w:sz w:val="22"/>
          <w:szCs w:val="22"/>
          <w:lang w:val="en-US"/>
        </w:rPr>
        <w:t xml:space="preserve">requirements </w:t>
      </w:r>
      <w:r w:rsidR="00B3708A">
        <w:rPr>
          <w:sz w:val="22"/>
          <w:szCs w:val="22"/>
          <w:lang w:val="en-US"/>
        </w:rPr>
        <w:t>in Network A</w:t>
      </w:r>
      <w:r w:rsidR="005D1FDF">
        <w:rPr>
          <w:sz w:val="22"/>
          <w:szCs w:val="22"/>
          <w:lang w:val="en-US"/>
        </w:rPr>
        <w:t>.</w:t>
      </w:r>
    </w:p>
    <w:p w14:paraId="0EA32812" w14:textId="792C6792" w:rsidR="00707124" w:rsidRPr="00FA0175" w:rsidRDefault="008C75A4" w:rsidP="007071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3FFFE64" w14:textId="77777777" w:rsidR="005D2334" w:rsidRDefault="0054284E" w:rsidP="00BB6B30">
      <w:pPr>
        <w:rPr>
          <w:sz w:val="22"/>
          <w:szCs w:val="22"/>
        </w:rPr>
      </w:pPr>
      <w:r w:rsidRPr="009A6BD2">
        <w:rPr>
          <w:sz w:val="22"/>
          <w:szCs w:val="22"/>
        </w:rPr>
        <w:t xml:space="preserve">Measurement requirements in network A need to be updated to account for </w:t>
      </w:r>
      <w:r w:rsidR="009A6BD2" w:rsidRPr="009A6BD2">
        <w:rPr>
          <w:sz w:val="22"/>
          <w:szCs w:val="22"/>
        </w:rPr>
        <w:t>any co</w:t>
      </w:r>
      <w:r w:rsidR="000F4D2D">
        <w:rPr>
          <w:sz w:val="22"/>
          <w:szCs w:val="22"/>
        </w:rPr>
        <w:t>llisions</w:t>
      </w:r>
      <w:r w:rsidR="009A6BD2" w:rsidRPr="009A6BD2">
        <w:rPr>
          <w:sz w:val="22"/>
          <w:szCs w:val="22"/>
        </w:rPr>
        <w:t xml:space="preserve"> between MUSIM gaps and measurement gaps or RS resources.</w:t>
      </w:r>
      <w:r w:rsidR="00B851B8">
        <w:rPr>
          <w:sz w:val="22"/>
          <w:szCs w:val="22"/>
        </w:rPr>
        <w:t xml:space="preserve"> Fortunately, RAN4 went through a similar exercise in Rel-17 when requirements </w:t>
      </w:r>
      <w:r w:rsidR="00EE1234">
        <w:rPr>
          <w:sz w:val="22"/>
          <w:szCs w:val="22"/>
        </w:rPr>
        <w:t>were updated for scenarios where concurrent MG are configured.</w:t>
      </w:r>
    </w:p>
    <w:p w14:paraId="6D5E69F9" w14:textId="2334E13B" w:rsidR="00450415" w:rsidRDefault="00EE3A49" w:rsidP="00BB6B30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AE1892">
        <w:rPr>
          <w:sz w:val="22"/>
          <w:szCs w:val="22"/>
        </w:rPr>
        <w:t xml:space="preserve">t should be </w:t>
      </w:r>
      <w:r w:rsidR="008849E7">
        <w:rPr>
          <w:sz w:val="22"/>
          <w:szCs w:val="22"/>
        </w:rPr>
        <w:t xml:space="preserve">straightforward to extend the requirements to include collisions with </w:t>
      </w:r>
      <w:r w:rsidR="00457618">
        <w:rPr>
          <w:sz w:val="22"/>
          <w:szCs w:val="22"/>
        </w:rPr>
        <w:t>MUSIM gaps.</w:t>
      </w:r>
      <w:r w:rsidR="005D2334">
        <w:rPr>
          <w:sz w:val="22"/>
          <w:szCs w:val="22"/>
        </w:rPr>
        <w:t xml:space="preserve"> </w:t>
      </w:r>
      <w:r w:rsidR="00C9772A">
        <w:rPr>
          <w:sz w:val="22"/>
          <w:szCs w:val="22"/>
        </w:rPr>
        <w:t xml:space="preserve">For example, the requirements for NR intra-frequency measurements </w:t>
      </w:r>
      <w:r w:rsidR="001749C5">
        <w:rPr>
          <w:sz w:val="22"/>
          <w:szCs w:val="22"/>
        </w:rPr>
        <w:t>without gaps</w:t>
      </w:r>
      <w:r w:rsidR="00A8296F">
        <w:rPr>
          <w:sz w:val="22"/>
          <w:szCs w:val="22"/>
        </w:rPr>
        <w:t xml:space="preserve"> </w:t>
      </w:r>
      <w:r w:rsidR="000C5D30">
        <w:rPr>
          <w:sz w:val="22"/>
          <w:szCs w:val="22"/>
        </w:rPr>
        <w:t xml:space="preserve">(38.133, clause 9.2.5) </w:t>
      </w:r>
      <w:r w:rsidR="00A8296F">
        <w:rPr>
          <w:sz w:val="22"/>
          <w:szCs w:val="22"/>
        </w:rPr>
        <w:t>define a scaling factor</w:t>
      </w:r>
      <w:r w:rsidR="00384985">
        <w:rPr>
          <w:sz w:val="22"/>
          <w:szCs w:val="22"/>
        </w:rPr>
        <w:t xml:space="preserve"> K</w:t>
      </w:r>
      <w:r w:rsidR="00384985" w:rsidRPr="00384985">
        <w:rPr>
          <w:sz w:val="22"/>
          <w:szCs w:val="22"/>
          <w:vertAlign w:val="subscript"/>
        </w:rPr>
        <w:t>p</w:t>
      </w:r>
      <w:r w:rsidR="00A8296F">
        <w:rPr>
          <w:sz w:val="22"/>
          <w:szCs w:val="22"/>
        </w:rPr>
        <w:t xml:space="preserve"> to account for collisions with </w:t>
      </w:r>
      <w:r w:rsidR="005D2334">
        <w:rPr>
          <w:sz w:val="22"/>
          <w:szCs w:val="22"/>
        </w:rPr>
        <w:t>measurement gaps, as shown below.</w:t>
      </w:r>
      <w:r w:rsidR="002D6AD7">
        <w:rPr>
          <w:sz w:val="22"/>
          <w:szCs w:val="22"/>
        </w:rPr>
        <w:t xml:space="preserve"> </w:t>
      </w:r>
    </w:p>
    <w:p w14:paraId="185CC80D" w14:textId="2B5E1815" w:rsidR="005D2334" w:rsidRDefault="005D2334" w:rsidP="00BB6B30">
      <w:pPr>
        <w:rPr>
          <w:sz w:val="22"/>
          <w:szCs w:val="22"/>
        </w:rPr>
      </w:pPr>
      <w:r w:rsidRPr="005D23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3CE9D8B" wp14:editId="6E80EFE4">
                <wp:extent cx="6078220" cy="2464904"/>
                <wp:effectExtent l="0" t="0" r="17780" b="12065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4649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F366E" w14:textId="3C205504" w:rsidR="005D2334" w:rsidRDefault="005D2334" w:rsidP="005D2334">
                            <w:pPr>
                              <w:pStyle w:val="B10"/>
                              <w:rPr>
                                <w:rFonts w:eastAsia="SimSun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When UE supports </w:t>
                            </w:r>
                            <w:r>
                              <w:rPr>
                                <w:i/>
                                <w:iCs/>
                              </w:rPr>
                              <w:t>concurrentMeasGap-r17</w:t>
                            </w:r>
                            <w:r>
                              <w:rPr>
                                <w:rFonts w:eastAsia="SimSun"/>
                              </w:rPr>
                              <w:t xml:space="preserve"> and is configured with concurrent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measurement </w:t>
                            </w:r>
                            <w:r>
                              <w:rPr>
                                <w:rFonts w:eastAsia="SimSun"/>
                              </w:rPr>
                              <w:t>gap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eastAsia="SimSun"/>
                              </w:rPr>
                              <w:t>,</w:t>
                            </w:r>
                          </w:p>
                          <w:p w14:paraId="40B7F79F" w14:textId="77777777" w:rsidR="005D2334" w:rsidRDefault="005D2334" w:rsidP="005D2334">
                            <w:pPr>
                              <w:pStyle w:val="B10"/>
                              <w:rPr>
                                <w:rFonts w:eastAsia="SimSun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ab/>
                              <w:t>K</w:t>
                            </w:r>
                            <w:r>
                              <w:rPr>
                                <w:rFonts w:eastAsia="SimSun"/>
                                <w:vertAlign w:val="subscript"/>
                              </w:rPr>
                              <w:t>p</w:t>
                            </w:r>
                            <w:r>
                              <w:rPr>
                                <w:rFonts w:eastAsia="SimSun"/>
                              </w:rPr>
                              <w:t xml:space="preserve"> is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</w:rPr>
                              <w:t xml:space="preserve">the scaling factor for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an SSB frequency layer to be measured without measurement gaps. K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p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= 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/ 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, where 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and N</w:t>
                            </w:r>
                            <w:r>
                              <w:rPr>
                                <w:rFonts w:eastAsia="SimSun"/>
                                <w:bCs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are calculated as follows:</w:t>
                            </w:r>
                          </w:p>
                          <w:p w14:paraId="6CA36A8C" w14:textId="77777777" w:rsidR="005D2334" w:rsidRDefault="005D2334" w:rsidP="005D2334">
                            <w:pPr>
                              <w:pStyle w:val="B10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 xml:space="preserve">For a window W of duration </w:t>
                            </w:r>
                            <w:proofErr w:type="gramStart"/>
                            <w:r>
                              <w:rPr>
                                <w:rFonts w:eastAsia="SimSun"/>
                                <w:lang w:eastAsia="zh-CN"/>
                              </w:rPr>
                              <w:t>max(</w:t>
                            </w:r>
                            <w:proofErr w:type="gramEnd"/>
                            <w:r>
                              <w:rPr>
                                <w:rFonts w:eastAsia="SimSun"/>
                                <w:lang w:eastAsia="zh-CN"/>
                              </w:rPr>
                              <w:t>SMTC period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 xml:space="preserve">, 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MGRP_max), where MGRP max is the maximum MGRP across all configured per-UE measurement gap and/or per-FR measurement gap within the same FR as the SSB frequency layer, and starting from the beginning of any SMTC occasion: </w:t>
                            </w:r>
                          </w:p>
                          <w:p w14:paraId="543B6A41" w14:textId="77777777" w:rsidR="005D2334" w:rsidRDefault="005D2334" w:rsidP="005D2334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>N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is the total number of SMTC occasions within the window, including those overlapped with measurement gap occasions within the window, and</w:t>
                            </w:r>
                          </w:p>
                          <w:p w14:paraId="066820F3" w14:textId="77777777" w:rsidR="005D2334" w:rsidRDefault="005D2334" w:rsidP="005D2334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>N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is the number of SMTC occasions that are not overlapped with any non-dropped MG occasion within the window W, after accounting for measurement gap collisions by applying the measurement gap collision rule in section 9.1.2B.3.</w:t>
                            </w:r>
                          </w:p>
                          <w:p w14:paraId="63C4BBE1" w14:textId="77777777" w:rsidR="005D2334" w:rsidRDefault="005D2334" w:rsidP="005D2334">
                            <w:pPr>
                              <w:pStyle w:val="B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TW"/>
                              </w:rPr>
                              <w:tab/>
                              <w:t>K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TW"/>
                              </w:rPr>
                              <w:t>p</w:t>
                            </w:r>
                            <w:r>
                              <w:rPr>
                                <w:rFonts w:eastAsia="SimSun"/>
                                <w:lang w:eastAsia="zh-TW"/>
                              </w:rPr>
                              <w:t xml:space="preserve"> = 1 when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eastAsia="SimSun"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>
                              <w:rPr>
                                <w:rFonts w:eastAsia="SimSun"/>
                                <w:lang w:eastAsia="zh-TW"/>
                              </w:rPr>
                              <w:t xml:space="preserve"> = 0.</w:t>
                            </w:r>
                          </w:p>
                          <w:p w14:paraId="5E731CD5" w14:textId="556C7062" w:rsidR="005D2334" w:rsidRDefault="005D23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CE9D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">
                <v:textbox>
                  <w:txbxContent>
                    <w:p w14:paraId="555F366E" w14:textId="3C205504" w:rsidR="005D2334" w:rsidRDefault="005D2334" w:rsidP="005D2334">
                      <w:pPr>
                        <w:pStyle w:val="B10"/>
                        <w:rPr>
                          <w:rFonts w:eastAsia="SimSun"/>
                          <w:lang w:val="en-US"/>
                        </w:rPr>
                      </w:pPr>
                      <w:r>
                        <w:rPr>
                          <w:rFonts w:eastAsia="SimSun"/>
                        </w:rPr>
                        <w:t xml:space="preserve">When UE supports </w:t>
                      </w:r>
                      <w:r>
                        <w:rPr>
                          <w:i/>
                          <w:iCs/>
                        </w:rPr>
                        <w:t>concurrentMeasGap-r17</w:t>
                      </w:r>
                      <w:r>
                        <w:rPr>
                          <w:rFonts w:eastAsia="SimSun"/>
                        </w:rPr>
                        <w:t xml:space="preserve"> and is configured with concurrent 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measurement </w:t>
                      </w:r>
                      <w:r>
                        <w:rPr>
                          <w:rFonts w:eastAsia="SimSun"/>
                        </w:rPr>
                        <w:t>gap</w:t>
                      </w:r>
                      <w:r>
                        <w:rPr>
                          <w:rFonts w:eastAsia="SimSun"/>
                          <w:lang w:eastAsia="zh-CN"/>
                        </w:rPr>
                        <w:t>s</w:t>
                      </w:r>
                      <w:r>
                        <w:rPr>
                          <w:rFonts w:eastAsia="SimSun"/>
                        </w:rPr>
                        <w:t>,</w:t>
                      </w:r>
                    </w:p>
                    <w:p w14:paraId="40B7F79F" w14:textId="77777777" w:rsidR="005D2334" w:rsidRDefault="005D2334" w:rsidP="005D2334">
                      <w:pPr>
                        <w:pStyle w:val="B10"/>
                        <w:rPr>
                          <w:rFonts w:eastAsia="SimSun"/>
                          <w:u w:val="single"/>
                          <w:lang w:eastAsia="zh-CN"/>
                        </w:rPr>
                      </w:pPr>
                      <w:r>
                        <w:rPr>
                          <w:rFonts w:eastAsia="SimSu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</w:rPr>
                        <w:t>K</w:t>
                      </w:r>
                      <w:r>
                        <w:rPr>
                          <w:rFonts w:eastAsia="SimSun"/>
                          <w:vertAlign w:val="subscript"/>
                        </w:rPr>
                        <w:t>p</w:t>
                      </w:r>
                      <w:proofErr w:type="spellEnd"/>
                      <w:r>
                        <w:rPr>
                          <w:rFonts w:eastAsia="SimSun"/>
                        </w:rPr>
                        <w:t xml:space="preserve"> is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/>
                        </w:rPr>
                        <w:t xml:space="preserve">the scaling factor for 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an SSB frequency layer to be measured without measurement gaps. </w:t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K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p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, where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eastAsia="SimSun"/>
                          <w:bCs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bCs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>
                        <w:rPr>
                          <w:rFonts w:eastAsia="SimSun"/>
                          <w:bCs/>
                          <w:lang w:eastAsia="zh-CN"/>
                        </w:rPr>
                        <w:t xml:space="preserve"> are calculated as follows:</w:t>
                      </w:r>
                    </w:p>
                    <w:p w14:paraId="6CA36A8C" w14:textId="77777777" w:rsidR="005D2334" w:rsidRDefault="005D2334" w:rsidP="005D2334">
                      <w:pPr>
                        <w:pStyle w:val="B10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  <w:t xml:space="preserve">For a window W of duration </w:t>
                      </w:r>
                      <w:proofErr w:type="gramStart"/>
                      <w:r>
                        <w:rPr>
                          <w:rFonts w:eastAsia="SimSun"/>
                          <w:lang w:eastAsia="zh-CN"/>
                        </w:rPr>
                        <w:t>max(</w:t>
                      </w:r>
                      <w:proofErr w:type="gramEnd"/>
                      <w:r>
                        <w:rPr>
                          <w:rFonts w:eastAsia="SimSun"/>
                          <w:lang w:eastAsia="zh-CN"/>
                        </w:rPr>
                        <w:t>SMTC period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 xml:space="preserve">,  </w:t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MGRP_max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), where MGRP max is the maximum MGRP across all configured per-UE measurement gap and/or per-FR measurement gap within the same FR as the SSB frequency layer, and starting from the beginning of any SMTC occasion: </w:t>
                      </w:r>
                    </w:p>
                    <w:p w14:paraId="543B6A41" w14:textId="77777777" w:rsidR="005D2334" w:rsidRDefault="005D2334" w:rsidP="005D2334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is the total number of SMTC occasions within the window, including those overlapped with measurement gap occasions within the window, and</w:t>
                      </w:r>
                    </w:p>
                    <w:p w14:paraId="066820F3" w14:textId="77777777" w:rsidR="005D2334" w:rsidRDefault="005D2334" w:rsidP="005D2334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is the number of SMTC occasions that are not overlapped with any non-dropped MG occasion within the window W, after accounting for measurement gap collisions by applying the measurement gap collision rule in section 9.1.2B.3.</w:t>
                      </w:r>
                    </w:p>
                    <w:p w14:paraId="63C4BBE1" w14:textId="77777777" w:rsidR="005D2334" w:rsidRDefault="005D2334" w:rsidP="005D2334">
                      <w:pPr>
                        <w:pStyle w:val="B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TW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TW"/>
                        </w:rPr>
                        <w:t>K</w:t>
                      </w:r>
                      <w:r>
                        <w:rPr>
                          <w:rFonts w:eastAsia="SimSun"/>
                          <w:vertAlign w:val="subscript"/>
                          <w:lang w:eastAsia="zh-TW"/>
                        </w:rPr>
                        <w:t>p</w:t>
                      </w:r>
                      <w:proofErr w:type="spellEnd"/>
                      <w:r>
                        <w:rPr>
                          <w:rFonts w:eastAsia="SimSun"/>
                          <w:lang w:eastAsia="zh-TW"/>
                        </w:rPr>
                        <w:t xml:space="preserve"> = 1 when </w:t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N</w:t>
                      </w:r>
                      <w:r>
                        <w:rPr>
                          <w:rFonts w:eastAsia="SimSun"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>
                        <w:rPr>
                          <w:rFonts w:eastAsia="SimSun"/>
                          <w:lang w:eastAsia="zh-TW"/>
                        </w:rPr>
                        <w:t xml:space="preserve"> = 0.</w:t>
                      </w:r>
                    </w:p>
                    <w:p w14:paraId="5E731CD5" w14:textId="556C7062" w:rsidR="005D2334" w:rsidRDefault="005D2334"/>
                  </w:txbxContent>
                </v:textbox>
                <w10:anchorlock/>
              </v:shape>
            </w:pict>
          </mc:Fallback>
        </mc:AlternateContent>
      </w:r>
    </w:p>
    <w:p w14:paraId="405C183A" w14:textId="0B3CEE9A" w:rsidR="00EA70B9" w:rsidRDefault="00EA70B9" w:rsidP="00EA70B9">
      <w:pPr>
        <w:rPr>
          <w:sz w:val="22"/>
          <w:szCs w:val="22"/>
        </w:rPr>
      </w:pPr>
      <w:r>
        <w:rPr>
          <w:sz w:val="22"/>
          <w:szCs w:val="22"/>
        </w:rPr>
        <w:t>In the above definition, two quantities would need to be modified:</w:t>
      </w:r>
    </w:p>
    <w:p w14:paraId="76C7D276" w14:textId="2AB313EF" w:rsidR="005D2334" w:rsidRDefault="00EA70B9" w:rsidP="00EA70B9">
      <w:pPr>
        <w:pStyle w:val="ListParagraph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04285">
        <w:rPr>
          <w:sz w:val="22"/>
          <w:szCs w:val="22"/>
        </w:rPr>
        <w:t xml:space="preserve">duration of the </w:t>
      </w:r>
      <w:r>
        <w:rPr>
          <w:sz w:val="22"/>
          <w:szCs w:val="22"/>
        </w:rPr>
        <w:t>window W</w:t>
      </w:r>
      <w:r w:rsidR="00E04285">
        <w:rPr>
          <w:sz w:val="22"/>
          <w:szCs w:val="22"/>
        </w:rPr>
        <w:t xml:space="preserve"> </w:t>
      </w:r>
      <w:r w:rsidR="00D47DF6">
        <w:rPr>
          <w:sz w:val="22"/>
          <w:szCs w:val="22"/>
        </w:rPr>
        <w:t xml:space="preserve">should be </w:t>
      </w:r>
      <w:r w:rsidR="00545BEF">
        <w:rPr>
          <w:sz w:val="22"/>
          <w:szCs w:val="22"/>
        </w:rPr>
        <w:t>updat</w:t>
      </w:r>
      <w:r w:rsidR="00D47DF6">
        <w:rPr>
          <w:sz w:val="22"/>
          <w:szCs w:val="22"/>
        </w:rPr>
        <w:t xml:space="preserve">ed to </w:t>
      </w:r>
      <w:r w:rsidR="00474ADA">
        <w:rPr>
          <w:sz w:val="22"/>
          <w:szCs w:val="22"/>
        </w:rPr>
        <w:t xml:space="preserve">include the maximum period of </w:t>
      </w:r>
      <w:r w:rsidR="00545BEF">
        <w:rPr>
          <w:sz w:val="22"/>
          <w:szCs w:val="22"/>
        </w:rPr>
        <w:t>configured MUSIM gaps</w:t>
      </w:r>
      <w:r w:rsidR="00083666">
        <w:rPr>
          <w:sz w:val="22"/>
          <w:szCs w:val="22"/>
        </w:rPr>
        <w:t>, if any.</w:t>
      </w:r>
    </w:p>
    <w:p w14:paraId="33107BDC" w14:textId="6D4E0BE3" w:rsidR="00083666" w:rsidRDefault="002269E1" w:rsidP="00EA70B9">
      <w:pPr>
        <w:pStyle w:val="ListParagraph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Pr="00FC49E2">
        <w:rPr>
          <w:sz w:val="22"/>
          <w:szCs w:val="22"/>
          <w:vertAlign w:val="subscript"/>
        </w:rPr>
        <w:t>available</w:t>
      </w:r>
      <w:r>
        <w:rPr>
          <w:sz w:val="22"/>
          <w:szCs w:val="22"/>
        </w:rPr>
        <w:t xml:space="preserve"> should be updated to </w:t>
      </w:r>
      <w:r w:rsidR="00E36AF8">
        <w:rPr>
          <w:sz w:val="22"/>
          <w:szCs w:val="22"/>
        </w:rPr>
        <w:t xml:space="preserve">also </w:t>
      </w:r>
      <w:r w:rsidR="00465901">
        <w:rPr>
          <w:sz w:val="22"/>
          <w:szCs w:val="22"/>
        </w:rPr>
        <w:t xml:space="preserve">account for collisions </w:t>
      </w:r>
      <w:r w:rsidR="00DE4C67">
        <w:rPr>
          <w:sz w:val="22"/>
          <w:szCs w:val="22"/>
        </w:rPr>
        <w:t>between SMTC and</w:t>
      </w:r>
      <w:r w:rsidR="00465901">
        <w:rPr>
          <w:sz w:val="22"/>
          <w:szCs w:val="22"/>
        </w:rPr>
        <w:t xml:space="preserve"> MUSIM gaps within the window W</w:t>
      </w:r>
      <w:r w:rsidR="00FD04BD">
        <w:rPr>
          <w:sz w:val="22"/>
          <w:szCs w:val="22"/>
        </w:rPr>
        <w:t xml:space="preserve">, after accounting for </w:t>
      </w:r>
      <w:r w:rsidR="00E36AF8">
        <w:rPr>
          <w:sz w:val="22"/>
          <w:szCs w:val="22"/>
        </w:rPr>
        <w:t>collisions between MUSIM gaps and measurement gaps.</w:t>
      </w:r>
    </w:p>
    <w:p w14:paraId="662AF08F" w14:textId="2B2CEC8F" w:rsidR="0009271B" w:rsidRDefault="0009271B" w:rsidP="0009271B">
      <w:pPr>
        <w:rPr>
          <w:sz w:val="22"/>
          <w:szCs w:val="22"/>
        </w:rPr>
      </w:pPr>
    </w:p>
    <w:p w14:paraId="56781400" w14:textId="12B905F9" w:rsidR="00C43979" w:rsidRDefault="00C43979" w:rsidP="0009271B">
      <w:pPr>
        <w:rPr>
          <w:sz w:val="22"/>
          <w:szCs w:val="22"/>
        </w:rPr>
      </w:pPr>
      <w:r w:rsidRPr="005D2334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F26DEE6" wp14:editId="0B7A52DA">
                <wp:extent cx="6078220" cy="1984076"/>
                <wp:effectExtent l="0" t="0" r="17780" b="165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9840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76C3" w14:textId="77777777" w:rsidR="00591412" w:rsidRPr="00591412" w:rsidRDefault="00591412" w:rsidP="0059141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591412"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3-1-1: Principle on layer 1 and layer 3 measurement requirements after gap collision handling</w:t>
                            </w:r>
                          </w:p>
                          <w:p w14:paraId="0E0ED87B" w14:textId="77777777" w:rsidR="00591412" w:rsidRPr="00591412" w:rsidRDefault="00591412" w:rsidP="00591412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591412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73453D7C" w14:textId="77777777" w:rsidR="00CE41E1" w:rsidRPr="00CE41E1" w:rsidRDefault="00CE41E1" w:rsidP="00CE41E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P1: Frameworks of LBT failure in NR-U design can be used as starting point when discussing </w:t>
                            </w:r>
                            <w:proofErr w:type="gramStart"/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NW</w:t>
                            </w:r>
                            <w:proofErr w:type="gramEnd"/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A L3/L1 requirement impact due to MUSIM gaps (Apple)</w:t>
                            </w:r>
                          </w:p>
                          <w:p w14:paraId="4254AF57" w14:textId="77777777" w:rsidR="00CE41E1" w:rsidRPr="00CE41E1" w:rsidRDefault="00CE41E1" w:rsidP="00CE41E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440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P2: Reuse the same principle of Rel-17 concurrent gaps WI to define network A L1/L3 measurement requirements when MUSIM gaps are configured, i.e., introduce a scaling factor like K</w:t>
                            </w: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x</w:t>
                            </w: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= N</w:t>
                            </w: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total</w:t>
                            </w: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/N</w:t>
                            </w: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available</w:t>
                            </w: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 for network A requirements when MUSIM gaps are configured. (CMCC xiaomi vivo ZTE oppo Huawei Ericsson Qualcomm MTK Nokia)</w:t>
                            </w:r>
                          </w:p>
                          <w:p w14:paraId="11D204DD" w14:textId="4E76E827" w:rsidR="00CE41E1" w:rsidRPr="00CE41E1" w:rsidRDefault="00CE41E1" w:rsidP="00CE41E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/>
                              <w:ind w:left="1418"/>
                              <w:contextualSpacing w:val="0"/>
                              <w:jc w:val="both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41E1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P3: RAN4 to postpone the detail NW-A’s requirement discussion until RAN4 achieves the consensus on MUSIM gaps’ priority. (Ericsson Nokia)</w:t>
                            </w:r>
                          </w:p>
                          <w:p w14:paraId="63857A7D" w14:textId="77777777" w:rsidR="00C43979" w:rsidRDefault="00C43979" w:rsidP="00C439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26DEE6" id="_x0000_s1027" type="#_x0000_t202" style="width:478.6pt;height:1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">
                <v:textbox>
                  <w:txbxContent>
                    <w:p w14:paraId="26AE76C3" w14:textId="77777777" w:rsidR="00591412" w:rsidRPr="00591412" w:rsidRDefault="00591412" w:rsidP="0059141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591412"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3-1-1: Principle on layer 1 and layer 3 measurement requirements after gap collision handling</w:t>
                      </w:r>
                    </w:p>
                    <w:p w14:paraId="0E0ED87B" w14:textId="77777777" w:rsidR="00591412" w:rsidRPr="00591412" w:rsidRDefault="00591412" w:rsidP="00591412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591412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73453D7C" w14:textId="77777777" w:rsidR="00CE41E1" w:rsidRPr="00CE41E1" w:rsidRDefault="00CE41E1" w:rsidP="00CE41E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44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P1: Frameworks of LBT failure in NR-U design can be used as starting point when discussing </w:t>
                      </w:r>
                      <w:proofErr w:type="gramStart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NW</w:t>
                      </w:r>
                      <w:proofErr w:type="gramEnd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A L3/L1 requirement impact due to MUSIM gaps (Apple)</w:t>
                      </w:r>
                    </w:p>
                    <w:p w14:paraId="4254AF57" w14:textId="77777777" w:rsidR="00CE41E1" w:rsidRPr="00CE41E1" w:rsidRDefault="00CE41E1" w:rsidP="00CE41E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440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P2: Reuse the same principle of Rel-17 concurrent gaps WI to define network A L1/L3 measurement requirements when MUSIM gaps are configured, i.e., introduce a scaling factor like K</w:t>
                      </w: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vertAlign w:val="subscript"/>
                          <w:lang w:eastAsia="zh-CN"/>
                        </w:rPr>
                        <w:t>x</w:t>
                      </w: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= </w:t>
                      </w:r>
                      <w:proofErr w:type="spellStart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vertAlign w:val="subscript"/>
                          <w:lang w:eastAsia="zh-CN"/>
                        </w:rPr>
                        <w:t>total</w:t>
                      </w:r>
                      <w:proofErr w:type="spellEnd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/</w:t>
                      </w:r>
                      <w:proofErr w:type="spellStart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N</w:t>
                      </w: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vertAlign w:val="subscript"/>
                          <w:lang w:eastAsia="zh-CN"/>
                        </w:rPr>
                        <w:t>available</w:t>
                      </w:r>
                      <w:proofErr w:type="spellEnd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for network A requirements when MUSIM gaps are configured. (CMCC </w:t>
                      </w:r>
                      <w:proofErr w:type="spellStart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xiaomi</w:t>
                      </w:r>
                      <w:proofErr w:type="spellEnd"/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vivo ZTE oppo Huawei Ericsson Qualcomm MTK Nokia)</w:t>
                      </w:r>
                    </w:p>
                    <w:p w14:paraId="11D204DD" w14:textId="4E76E827" w:rsidR="00CE41E1" w:rsidRPr="00CE41E1" w:rsidRDefault="00CE41E1" w:rsidP="00CE41E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/>
                        <w:ind w:left="1418"/>
                        <w:contextualSpacing w:val="0"/>
                        <w:jc w:val="both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CE41E1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P3: RAN4 to postpone the detail NW-A’s requirement discussion until RAN4 achieves the consensus on MUSIM gaps’ priority. (Ericsson Nokia)</w:t>
                      </w:r>
                    </w:p>
                    <w:p w14:paraId="63857A7D" w14:textId="77777777" w:rsidR="00C43979" w:rsidRDefault="00C43979" w:rsidP="00C43979"/>
                  </w:txbxContent>
                </v:textbox>
                <w10:anchorlock/>
              </v:shape>
            </w:pict>
          </mc:Fallback>
        </mc:AlternateContent>
      </w:r>
    </w:p>
    <w:p w14:paraId="0AE2C253" w14:textId="2A753F8E" w:rsidR="004A77F3" w:rsidRDefault="004A77F3" w:rsidP="0009271B">
      <w:pPr>
        <w:rPr>
          <w:b/>
          <w:bCs/>
          <w:sz w:val="22"/>
          <w:szCs w:val="22"/>
        </w:rPr>
      </w:pPr>
      <w:r w:rsidRPr="00C74EE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1:</w:t>
      </w:r>
      <w:r w:rsidR="00C65D8E">
        <w:rPr>
          <w:b/>
          <w:bCs/>
          <w:sz w:val="22"/>
          <w:szCs w:val="22"/>
        </w:rPr>
        <w:t xml:space="preserve"> </w:t>
      </w:r>
      <w:r w:rsidR="00467777" w:rsidRPr="00467777">
        <w:rPr>
          <w:b/>
          <w:bCs/>
          <w:sz w:val="22"/>
          <w:szCs w:val="22"/>
        </w:rPr>
        <w:t>Reuse the same principle of Rel-17 concurrent gaps WI to define network A L1/L3 measurement requirements when MUSIM gaps are configured, i.e., introduce a scaling factor like K</w:t>
      </w:r>
      <w:r w:rsidR="00467777" w:rsidRPr="00467777">
        <w:rPr>
          <w:b/>
          <w:bCs/>
          <w:sz w:val="22"/>
          <w:szCs w:val="22"/>
          <w:vertAlign w:val="subscript"/>
        </w:rPr>
        <w:t>x</w:t>
      </w:r>
      <w:r w:rsidR="00467777" w:rsidRPr="00467777">
        <w:rPr>
          <w:b/>
          <w:bCs/>
          <w:sz w:val="22"/>
          <w:szCs w:val="22"/>
        </w:rPr>
        <w:t xml:space="preserve"> = N</w:t>
      </w:r>
      <w:r w:rsidR="00467777" w:rsidRPr="00467777">
        <w:rPr>
          <w:b/>
          <w:bCs/>
          <w:sz w:val="22"/>
          <w:szCs w:val="22"/>
          <w:vertAlign w:val="subscript"/>
        </w:rPr>
        <w:t>total</w:t>
      </w:r>
      <w:r w:rsidR="00467777" w:rsidRPr="00467777">
        <w:rPr>
          <w:b/>
          <w:bCs/>
          <w:sz w:val="22"/>
          <w:szCs w:val="22"/>
        </w:rPr>
        <w:t xml:space="preserve"> /N</w:t>
      </w:r>
      <w:r w:rsidR="00467777" w:rsidRPr="00467777">
        <w:rPr>
          <w:b/>
          <w:bCs/>
          <w:sz w:val="22"/>
          <w:szCs w:val="22"/>
          <w:vertAlign w:val="subscript"/>
        </w:rPr>
        <w:t>available</w:t>
      </w:r>
      <w:r w:rsidR="00467777" w:rsidRPr="00467777">
        <w:rPr>
          <w:b/>
          <w:bCs/>
          <w:sz w:val="22"/>
          <w:szCs w:val="22"/>
        </w:rPr>
        <w:t xml:space="preserve"> for network A requirements when MUSIM gaps are configured.</w:t>
      </w:r>
    </w:p>
    <w:p w14:paraId="11F80962" w14:textId="258CFBDE" w:rsidR="00D31E8C" w:rsidRDefault="00D31E8C" w:rsidP="00D31E8C">
      <w:pPr>
        <w:rPr>
          <w:b/>
          <w:bCs/>
          <w:sz w:val="22"/>
          <w:szCs w:val="22"/>
        </w:rPr>
      </w:pPr>
      <w:r w:rsidRPr="0051538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51538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following parameters need to be updated to account for collisions with MUSIM gaps:</w:t>
      </w:r>
    </w:p>
    <w:p w14:paraId="738CAF0B" w14:textId="77777777" w:rsidR="00D31E8C" w:rsidRPr="001335B0" w:rsidRDefault="00D31E8C" w:rsidP="00D31E8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</w:t>
      </w:r>
      <w:r w:rsidRPr="001335B0">
        <w:rPr>
          <w:b/>
          <w:bCs/>
          <w:sz w:val="22"/>
          <w:szCs w:val="22"/>
        </w:rPr>
        <w:t xml:space="preserve"> for intra-frequency and inter-frequency measurements without gaps</w:t>
      </w:r>
    </w:p>
    <w:p w14:paraId="77242CE8" w14:textId="77777777" w:rsidR="00D31E8C" w:rsidRPr="001335B0" w:rsidRDefault="00D31E8C" w:rsidP="00D31E8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</w:t>
      </w:r>
      <w:r w:rsidRPr="001335B0">
        <w:rPr>
          <w:b/>
          <w:bCs/>
          <w:sz w:val="22"/>
          <w:szCs w:val="22"/>
        </w:rPr>
        <w:t xml:space="preserve"> for intra-frequency and inter-frequency measurements with gaps</w:t>
      </w:r>
    </w:p>
    <w:p w14:paraId="41DBC07C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for inter-RAT measurements</w:t>
      </w:r>
    </w:p>
    <w:p w14:paraId="267426CC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 w:rsidRPr="001335B0">
        <w:rPr>
          <w:b/>
          <w:bCs/>
          <w:sz w:val="22"/>
          <w:szCs w:val="22"/>
        </w:rPr>
        <w:t xml:space="preserve"> for CSI-RS L3 measurements</w:t>
      </w:r>
    </w:p>
    <w:p w14:paraId="51011A1A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for NR positioning measurements</w:t>
      </w:r>
    </w:p>
    <w:p w14:paraId="325347EA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3FFAA823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0E110F2D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</w:p>
    <w:p w14:paraId="0B2B3E4F" w14:textId="44C28E07" w:rsidR="002E6B7A" w:rsidRPr="00D31E8C" w:rsidRDefault="00D31E8C" w:rsidP="00D31E8C">
      <w:pPr>
        <w:pStyle w:val="ListParagraph"/>
        <w:numPr>
          <w:ilvl w:val="0"/>
          <w:numId w:val="19"/>
        </w:numPr>
        <w:spacing w:after="18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P scaling factor for L1-RSRP and L1-SINR measurements</w:t>
      </w:r>
    </w:p>
    <w:p w14:paraId="43C8D420" w14:textId="28EFF61D" w:rsidR="001130A9" w:rsidRPr="001130A9" w:rsidRDefault="001130A9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3</w:t>
      </w:r>
      <w:r w:rsidRPr="001130A9">
        <w:rPr>
          <w:b/>
          <w:bCs/>
          <w:sz w:val="22"/>
          <w:szCs w:val="22"/>
        </w:rPr>
        <w:t xml:space="preserve">: </w:t>
      </w:r>
      <w:r w:rsidR="004C220F"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intra-frequency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without gaps </w:t>
      </w:r>
      <w:r>
        <w:rPr>
          <w:b/>
          <w:bCs/>
          <w:sz w:val="22"/>
          <w:szCs w:val="22"/>
        </w:rPr>
        <w:t>in network A</w:t>
      </w:r>
      <w:r w:rsidR="004C220F">
        <w:rPr>
          <w:b/>
          <w:bCs/>
          <w:sz w:val="22"/>
          <w:szCs w:val="22"/>
        </w:rPr>
        <w:t xml:space="preserve">, modify the scaling factor </w:t>
      </w:r>
      <w:r w:rsidR="004C220F" w:rsidRPr="001130A9">
        <w:rPr>
          <w:b/>
          <w:bCs/>
          <w:sz w:val="22"/>
          <w:szCs w:val="22"/>
        </w:rPr>
        <w:t>K</w:t>
      </w:r>
      <w:r w:rsidR="004C220F" w:rsidRPr="001130A9">
        <w:rPr>
          <w:b/>
          <w:bCs/>
          <w:sz w:val="22"/>
          <w:szCs w:val="22"/>
          <w:vertAlign w:val="subscript"/>
        </w:rPr>
        <w:t>p</w:t>
      </w:r>
      <w:r w:rsidR="004C220F">
        <w:rPr>
          <w:b/>
          <w:bCs/>
          <w:sz w:val="22"/>
          <w:szCs w:val="22"/>
        </w:rPr>
        <w:t xml:space="preserve"> as follows:</w:t>
      </w:r>
    </w:p>
    <w:p w14:paraId="2A1730EA" w14:textId="0B3B48E2" w:rsidR="004C220F" w:rsidRPr="00AC0485" w:rsidRDefault="00FE6533" w:rsidP="004C220F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 xml:space="preserve">duration of the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window W 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>is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00224C60" w14:textId="7215065C" w:rsidR="00AD0ED8" w:rsidRPr="00AC0485" w:rsidRDefault="00AD0ED8" w:rsidP="004C220F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within the window</w:t>
      </w:r>
      <w:r w:rsidR="00DF7346" w:rsidRPr="00AC0485">
        <w:rPr>
          <w:rFonts w:eastAsia="SimSun"/>
          <w:b/>
          <w:bCs/>
          <w:sz w:val="22"/>
          <w:szCs w:val="22"/>
          <w:lang w:eastAsia="zh-CN"/>
        </w:rPr>
        <w:t xml:space="preserve"> W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, including those overlapped with measurement gap </w:t>
      </w:r>
      <w:r w:rsidR="007152E0" w:rsidRPr="00AC0485">
        <w:rPr>
          <w:rFonts w:eastAsia="SimSun"/>
          <w:b/>
          <w:bCs/>
          <w:sz w:val="22"/>
          <w:szCs w:val="22"/>
          <w:lang w:eastAsia="zh-CN"/>
        </w:rPr>
        <w:t xml:space="preserve">and MUSIM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occasions</w:t>
      </w:r>
    </w:p>
    <w:p w14:paraId="0D099BF7" w14:textId="1ADF61CA" w:rsidR="001130A9" w:rsidRPr="002152D0" w:rsidRDefault="004C220F" w:rsidP="002152D0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not overlapped with any non-dropped MG </w:t>
      </w:r>
      <w:r w:rsidR="00FA3319" w:rsidRPr="00AC0485">
        <w:rPr>
          <w:rFonts w:eastAsia="SimSun"/>
          <w:b/>
          <w:bCs/>
          <w:sz w:val="22"/>
          <w:szCs w:val="22"/>
          <w:lang w:eastAsia="zh-CN"/>
        </w:rPr>
        <w:t xml:space="preserve">and </w:t>
      </w:r>
      <w:r w:rsidR="003B0035" w:rsidRPr="00AC0485">
        <w:rPr>
          <w:rFonts w:eastAsia="SimSun"/>
          <w:b/>
          <w:bCs/>
          <w:sz w:val="22"/>
          <w:szCs w:val="22"/>
          <w:lang w:eastAsia="zh-CN"/>
        </w:rPr>
        <w:t xml:space="preserve">MUSIM gap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>occasion</w:t>
      </w:r>
      <w:r w:rsidR="00FA3319" w:rsidRPr="00AC0485">
        <w:rPr>
          <w:rFonts w:eastAsia="SimSun"/>
          <w:b/>
          <w:bCs/>
          <w:sz w:val="22"/>
          <w:szCs w:val="22"/>
          <w:lang w:eastAsia="zh-CN"/>
        </w:rPr>
        <w:t>s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</w:t>
      </w:r>
      <w:r w:rsidR="00BB42CC" w:rsidRPr="00AC0485">
        <w:rPr>
          <w:rFonts w:eastAsia="SimSun"/>
          <w:b/>
          <w:bCs/>
          <w:sz w:val="22"/>
          <w:szCs w:val="22"/>
          <w:lang w:eastAsia="zh-CN"/>
        </w:rPr>
        <w:t xml:space="preserve">and MUSIM gap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>collisions</w:t>
      </w:r>
    </w:p>
    <w:p w14:paraId="3F531EC0" w14:textId="4FCBEE29" w:rsidR="002152D0" w:rsidRPr="001130A9" w:rsidRDefault="002152D0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4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 w:rsidR="00BD428A"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 w:rsidR="005C30EF">
        <w:rPr>
          <w:b/>
          <w:bCs/>
          <w:sz w:val="22"/>
          <w:szCs w:val="22"/>
          <w:vertAlign w:val="subscript"/>
        </w:rPr>
        <w:t>gap</w:t>
      </w:r>
      <w:r>
        <w:rPr>
          <w:b/>
          <w:bCs/>
          <w:sz w:val="22"/>
          <w:szCs w:val="22"/>
        </w:rPr>
        <w:t xml:space="preserve"> as follows:</w:t>
      </w:r>
    </w:p>
    <w:p w14:paraId="72CF8776" w14:textId="31B77AE8" w:rsidR="002152D0" w:rsidRPr="00AC0485" w:rsidRDefault="002152D0" w:rsidP="002152D0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1E8CA04C" w14:textId="54E85D6A" w:rsidR="002152D0" w:rsidRPr="00AC0485" w:rsidRDefault="002152D0" w:rsidP="002152D0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</w:t>
      </w:r>
      <w:r w:rsidR="005E36FC">
        <w:rPr>
          <w:rFonts w:eastAsia="SimSun"/>
          <w:b/>
          <w:bCs/>
          <w:sz w:val="22"/>
          <w:szCs w:val="22"/>
          <w:lang w:eastAsia="zh-CN"/>
        </w:rPr>
        <w:t xml:space="preserve">that are covered by </w:t>
      </w:r>
      <w:r w:rsidR="00BF3838">
        <w:rPr>
          <w:rFonts w:eastAsia="SimSun"/>
          <w:b/>
          <w:bCs/>
          <w:sz w:val="22"/>
          <w:szCs w:val="22"/>
          <w:lang w:eastAsia="zh-CN"/>
        </w:rPr>
        <w:t xml:space="preserve">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647A3514" w14:textId="5725FC24" w:rsidR="002152D0" w:rsidRPr="003021C7" w:rsidRDefault="002152D0" w:rsidP="0009271B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</w:t>
      </w:r>
      <w:r w:rsidR="00236C06"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 w:rsidR="00236C06"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 w:rsidR="00A25ADA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B13E51">
        <w:rPr>
          <w:rFonts w:eastAsia="SimSun"/>
          <w:b/>
          <w:bCs/>
          <w:sz w:val="22"/>
          <w:szCs w:val="22"/>
          <w:lang w:eastAsia="zh-CN"/>
        </w:rPr>
        <w:t>instance</w:t>
      </w:r>
      <w:r w:rsidR="00A25ADA">
        <w:rPr>
          <w:rFonts w:eastAsia="SimSun"/>
          <w:b/>
          <w:bCs/>
          <w:sz w:val="22"/>
          <w:szCs w:val="22"/>
          <w:lang w:eastAsia="zh-CN"/>
        </w:rPr>
        <w:t>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3913CA6A" w14:textId="0C927B1C" w:rsidR="003021C7" w:rsidRPr="001130A9" w:rsidRDefault="003021C7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5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RAT</w:t>
      </w:r>
      <w:r w:rsidRPr="001130A9">
        <w:rPr>
          <w:b/>
          <w:bCs/>
          <w:sz w:val="22"/>
          <w:szCs w:val="22"/>
        </w:rPr>
        <w:t xml:space="preserve">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>in network A, modify the scaling factor</w:t>
      </w:r>
      <w:r w:rsidR="00714456">
        <w:rPr>
          <w:b/>
          <w:bCs/>
          <w:sz w:val="22"/>
          <w:szCs w:val="22"/>
        </w:rPr>
        <w:t xml:space="preserve"> </w:t>
      </w:r>
      <w:r w:rsidR="00714456" w:rsidRPr="001335B0">
        <w:rPr>
          <w:b/>
          <w:bCs/>
          <w:sz w:val="22"/>
          <w:szCs w:val="22"/>
        </w:rPr>
        <w:t>K</w:t>
      </w:r>
      <w:r w:rsidR="00714456" w:rsidRPr="001335B0">
        <w:rPr>
          <w:b/>
          <w:bCs/>
          <w:sz w:val="22"/>
          <w:szCs w:val="22"/>
          <w:vertAlign w:val="subscript"/>
        </w:rPr>
        <w:t>gap_EUTRA</w:t>
      </w:r>
      <w:r w:rsidR="00714456" w:rsidRPr="001335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as follows:</w:t>
      </w:r>
    </w:p>
    <w:p w14:paraId="47491176" w14:textId="0D43D15B" w:rsidR="003021C7" w:rsidRPr="00AC0485" w:rsidRDefault="003021C7" w:rsidP="003021C7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>The duration of the window W is MGRP_max,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FR</w:t>
      </w:r>
      <w:r w:rsidR="00B944E6">
        <w:rPr>
          <w:rFonts w:eastAsia="SimSun"/>
          <w:b/>
          <w:bCs/>
          <w:sz w:val="22"/>
          <w:szCs w:val="22"/>
          <w:lang w:eastAsia="zh-CN"/>
        </w:rPr>
        <w:t>1</w:t>
      </w:r>
    </w:p>
    <w:p w14:paraId="592FA43F" w14:textId="65CFEDD3" w:rsidR="003021C7" w:rsidRPr="00AC0485" w:rsidRDefault="003021C7" w:rsidP="003021C7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 w:rsidR="00B944E6">
        <w:rPr>
          <w:rFonts w:eastAsia="SimSun"/>
          <w:b/>
          <w:bCs/>
          <w:sz w:val="22"/>
          <w:szCs w:val="22"/>
          <w:lang w:eastAsia="zh-CN"/>
        </w:rPr>
        <w:t>associated measurement gap</w:t>
      </w:r>
      <w:r w:rsidR="00454A1B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including those overlapped with </w:t>
      </w:r>
      <w:r w:rsidR="00D74F78"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13BCF090" w14:textId="21945ECA" w:rsidR="003021C7" w:rsidRPr="00AC0485" w:rsidRDefault="003021C7" w:rsidP="003021C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454A1B">
        <w:rPr>
          <w:rFonts w:eastAsia="SimSun"/>
          <w:b/>
          <w:bCs/>
          <w:sz w:val="22"/>
          <w:szCs w:val="22"/>
          <w:lang w:eastAsia="zh-CN"/>
        </w:rPr>
        <w:t>non-dropped 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2D33D8E0" w14:textId="77777777" w:rsidR="003021C7" w:rsidRDefault="003021C7" w:rsidP="0009271B">
      <w:pPr>
        <w:rPr>
          <w:b/>
          <w:bCs/>
          <w:sz w:val="22"/>
          <w:szCs w:val="22"/>
        </w:rPr>
      </w:pPr>
    </w:p>
    <w:p w14:paraId="394F8F8B" w14:textId="3ABC7A1E" w:rsidR="00565B85" w:rsidRDefault="00565B85" w:rsidP="00657C1E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For </w:t>
      </w:r>
      <w:r w:rsidR="002028FE">
        <w:rPr>
          <w:b/>
          <w:bCs/>
          <w:sz w:val="22"/>
          <w:szCs w:val="22"/>
        </w:rPr>
        <w:t xml:space="preserve">CSI-RS L3 </w:t>
      </w:r>
      <w:r w:rsidR="009F3839">
        <w:rPr>
          <w:b/>
          <w:bCs/>
          <w:sz w:val="22"/>
          <w:szCs w:val="22"/>
        </w:rPr>
        <w:t xml:space="preserve">intra-frequency </w:t>
      </w:r>
      <w:r w:rsidR="002028FE">
        <w:rPr>
          <w:b/>
          <w:bCs/>
          <w:sz w:val="22"/>
          <w:szCs w:val="22"/>
        </w:rPr>
        <w:t>measurements</w:t>
      </w:r>
      <w:r w:rsidR="009F3839">
        <w:rPr>
          <w:b/>
          <w:bCs/>
          <w:sz w:val="22"/>
          <w:szCs w:val="22"/>
        </w:rPr>
        <w:t xml:space="preserve"> without gaps</w:t>
      </w:r>
      <w:r w:rsidR="00DF09A0">
        <w:rPr>
          <w:b/>
          <w:bCs/>
          <w:sz w:val="22"/>
          <w:szCs w:val="22"/>
        </w:rPr>
        <w:t xml:space="preserve"> modify the scaling factor </w:t>
      </w:r>
      <w:r w:rsidR="00DF09A0" w:rsidRPr="001335B0">
        <w:rPr>
          <w:b/>
          <w:bCs/>
          <w:sz w:val="22"/>
          <w:szCs w:val="22"/>
        </w:rPr>
        <w:t>K</w:t>
      </w:r>
      <w:r w:rsidR="00DF09A0" w:rsidRPr="001335B0">
        <w:rPr>
          <w:b/>
          <w:bCs/>
          <w:sz w:val="22"/>
          <w:szCs w:val="22"/>
          <w:vertAlign w:val="subscript"/>
        </w:rPr>
        <w:t>p_CSI-RS</w:t>
      </w:r>
      <w:r w:rsidR="00DF09A0">
        <w:rPr>
          <w:b/>
          <w:bCs/>
          <w:sz w:val="22"/>
          <w:szCs w:val="22"/>
        </w:rPr>
        <w:t xml:space="preserve"> as follows:</w:t>
      </w:r>
    </w:p>
    <w:p w14:paraId="63599852" w14:textId="3E2976CE" w:rsidR="00702B87" w:rsidRPr="00AC0485" w:rsidRDefault="00702B87" w:rsidP="00702B87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="007F4F9D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7F4F9D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7F356AAF" w14:textId="027904BC" w:rsidR="00702B87" w:rsidRPr="00AC0485" w:rsidRDefault="00702B87" w:rsidP="00702B87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 w:rsidR="000E7AEB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3F4AC72A" w14:textId="5428A5D7" w:rsidR="00702B87" w:rsidRPr="002152D0" w:rsidRDefault="00702B87" w:rsidP="00702B8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9F3839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0723238" w14:textId="4A46CC5A" w:rsidR="00423DB1" w:rsidRDefault="00423DB1" w:rsidP="00657C1E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For CSI-RS L3 inter-frequency measurements with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37FD4245" w14:textId="77777777" w:rsidR="00423DB1" w:rsidRPr="00AC0485" w:rsidRDefault="00423DB1" w:rsidP="00423DB1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5766C314" w14:textId="2989397F" w:rsidR="00D64ABF" w:rsidRPr="00AC0485" w:rsidRDefault="00D64ABF" w:rsidP="00D64ABF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31CD3006" w14:textId="6DA6A7F0" w:rsidR="00DF09A0" w:rsidRPr="008D5C56" w:rsidRDefault="00D64ABF" w:rsidP="0009271B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982439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2DEF4E91" w14:textId="29F01DAE" w:rsidR="009656C9" w:rsidRPr="00343B3F" w:rsidRDefault="009656C9" w:rsidP="00657C1E">
      <w:pPr>
        <w:spacing w:after="120"/>
        <w:rPr>
          <w:b/>
          <w:bCs/>
          <w:sz w:val="22"/>
          <w:szCs w:val="22"/>
        </w:rPr>
      </w:pPr>
      <w:r w:rsidRPr="00343B3F"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8</w:t>
      </w:r>
      <w:r w:rsidRPr="00343B3F">
        <w:rPr>
          <w:b/>
          <w:bCs/>
          <w:sz w:val="22"/>
          <w:szCs w:val="22"/>
        </w:rPr>
        <w:t xml:space="preserve">: For </w:t>
      </w:r>
      <w:r w:rsidR="00343B3F">
        <w:rPr>
          <w:b/>
          <w:bCs/>
          <w:sz w:val="22"/>
          <w:szCs w:val="22"/>
        </w:rPr>
        <w:t>NR positioning</w:t>
      </w:r>
      <w:r w:rsidRPr="00343B3F">
        <w:rPr>
          <w:b/>
          <w:bCs/>
          <w:sz w:val="22"/>
          <w:szCs w:val="22"/>
        </w:rPr>
        <w:t xml:space="preserve"> measurements with gaps modify the scaling factor </w:t>
      </w:r>
      <w:proofErr w:type="gramStart"/>
      <w:r w:rsidR="00343B3F" w:rsidRPr="001335B0">
        <w:rPr>
          <w:b/>
          <w:bCs/>
          <w:sz w:val="22"/>
          <w:szCs w:val="22"/>
        </w:rPr>
        <w:t>K</w:t>
      </w:r>
      <w:r w:rsidR="00343B3F"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="00343B3F" w:rsidRPr="001335B0">
        <w:rPr>
          <w:b/>
          <w:bCs/>
          <w:sz w:val="22"/>
          <w:szCs w:val="22"/>
          <w:vertAlign w:val="subscript"/>
        </w:rPr>
        <w:t>,i</w:t>
      </w:r>
      <w:r w:rsidR="00343B3F" w:rsidRPr="001335B0">
        <w:rPr>
          <w:b/>
          <w:bCs/>
          <w:sz w:val="22"/>
          <w:szCs w:val="22"/>
        </w:rPr>
        <w:t xml:space="preserve"> </w:t>
      </w:r>
      <w:r w:rsidRPr="00343B3F">
        <w:rPr>
          <w:b/>
          <w:bCs/>
          <w:sz w:val="22"/>
          <w:szCs w:val="22"/>
        </w:rPr>
        <w:t>as follows:</w:t>
      </w:r>
    </w:p>
    <w:p w14:paraId="1F1D53A5" w14:textId="0742870E" w:rsidR="00253CF1" w:rsidRPr="00AC0485" w:rsidRDefault="00253CF1" w:rsidP="00253CF1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</w:rPr>
              <m:t>,i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657C1E">
        <w:rPr>
          <w:rFonts w:eastAsia="SimSun"/>
          <w:b/>
          <w:bCs/>
          <w:sz w:val="22"/>
          <w:szCs w:val="22"/>
          <w:lang w:eastAsia="zh-CN"/>
        </w:rPr>
        <w:t>positioning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39504A91" w14:textId="61C6386A" w:rsidR="003660D8" w:rsidRPr="00AC0485" w:rsidRDefault="003660D8" w:rsidP="003660D8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associated measurement gap</w:t>
      </w:r>
      <w:r w:rsidR="00C96466">
        <w:rPr>
          <w:rFonts w:eastAsia="SimSun"/>
          <w:b/>
          <w:bCs/>
          <w:sz w:val="22"/>
          <w:szCs w:val="22"/>
          <w:lang w:eastAsia="zh-CN"/>
        </w:rPr>
        <w:t xml:space="preserve"> occasions covering PRS occasions</w:t>
      </w:r>
      <w:r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within the window W, including those overlapped with </w:t>
      </w:r>
      <w:r w:rsidR="00644E46"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58496608" w14:textId="76252D42" w:rsidR="003660D8" w:rsidRPr="008D5C56" w:rsidRDefault="003660D8" w:rsidP="003660D8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644E46">
        <w:rPr>
          <w:rFonts w:eastAsia="SimSun"/>
          <w:b/>
          <w:bCs/>
          <w:sz w:val="22"/>
          <w:szCs w:val="22"/>
          <w:lang w:eastAsia="zh-CN"/>
        </w:rPr>
        <w:t>associated measurement gap occasions covering PRS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7C55BE4B" w14:textId="1322FB7D" w:rsidR="00423DB1" w:rsidRDefault="007D42E8" w:rsidP="0009271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  <w:r w:rsidR="00F80DDA">
        <w:rPr>
          <w:b/>
          <w:bCs/>
          <w:sz w:val="22"/>
          <w:szCs w:val="22"/>
        </w:rPr>
        <w:t xml:space="preserve"> so that dropped measurement gap occasions </w:t>
      </w:r>
      <w:r w:rsidR="002B3B3B">
        <w:rPr>
          <w:b/>
          <w:bCs/>
          <w:sz w:val="22"/>
          <w:szCs w:val="22"/>
        </w:rPr>
        <w:t>due to collisions with MUSIM gaps are not counted.</w:t>
      </w:r>
      <w:r>
        <w:rPr>
          <w:b/>
          <w:bCs/>
          <w:sz w:val="22"/>
          <w:szCs w:val="22"/>
        </w:rPr>
        <w:t xml:space="preserve"> </w:t>
      </w:r>
    </w:p>
    <w:p w14:paraId="6EE5BE67" w14:textId="2D4FB4BA" w:rsidR="002B3B3B" w:rsidRDefault="002B3B3B" w:rsidP="002B3B3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31E8C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</w:t>
      </w:r>
      <w:r>
        <w:rPr>
          <w:b/>
          <w:bCs/>
          <w:sz w:val="22"/>
          <w:szCs w:val="22"/>
          <w:vertAlign w:val="subscript"/>
        </w:rPr>
        <w:t>e</w:t>
      </w:r>
      <w:r w:rsidRPr="001335B0">
        <w:rPr>
          <w:b/>
          <w:bCs/>
          <w:sz w:val="22"/>
          <w:szCs w:val="22"/>
          <w:vertAlign w:val="subscript"/>
        </w:rPr>
        <w:t>r</w:t>
      </w:r>
      <w:r w:rsidRPr="001335B0">
        <w:rPr>
          <w:b/>
          <w:bCs/>
          <w:sz w:val="22"/>
          <w:szCs w:val="22"/>
        </w:rPr>
        <w:t xml:space="preserve"> for int</w:t>
      </w:r>
      <w:r>
        <w:rPr>
          <w:b/>
          <w:bCs/>
          <w:sz w:val="22"/>
          <w:szCs w:val="22"/>
        </w:rPr>
        <w:t>e</w:t>
      </w:r>
      <w:r w:rsidRPr="001335B0">
        <w:rPr>
          <w:b/>
          <w:bCs/>
          <w:sz w:val="22"/>
          <w:szCs w:val="22"/>
        </w:rPr>
        <w:t>r-frequency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2F781871" w14:textId="3AE7818D" w:rsidR="002D59BA" w:rsidRDefault="002D59BA" w:rsidP="002D59B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D31E8C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196265BD" w14:textId="6A1DD5D2" w:rsidR="002B3B3B" w:rsidRDefault="00752C58" w:rsidP="009D7365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D31E8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="00676C27">
        <w:rPr>
          <w:b/>
          <w:bCs/>
          <w:sz w:val="22"/>
          <w:szCs w:val="22"/>
        </w:rPr>
        <w:t>F</w:t>
      </w:r>
      <w:r w:rsidR="00676C27" w:rsidRPr="001335B0">
        <w:rPr>
          <w:b/>
          <w:bCs/>
          <w:sz w:val="22"/>
          <w:szCs w:val="22"/>
        </w:rPr>
        <w:t>or L1-RSRP and L1-SINR measurements</w:t>
      </w:r>
      <w:r w:rsidR="00676C27">
        <w:rPr>
          <w:b/>
          <w:bCs/>
          <w:sz w:val="22"/>
          <w:szCs w:val="22"/>
        </w:rPr>
        <w:t xml:space="preserve"> modify the </w:t>
      </w:r>
      <w:r w:rsidR="00676C27" w:rsidRPr="001335B0">
        <w:rPr>
          <w:b/>
          <w:bCs/>
          <w:sz w:val="22"/>
          <w:szCs w:val="22"/>
        </w:rPr>
        <w:t>scaling factor</w:t>
      </w:r>
      <w:r w:rsidR="00676C27">
        <w:rPr>
          <w:b/>
          <w:bCs/>
          <w:sz w:val="22"/>
          <w:szCs w:val="22"/>
        </w:rPr>
        <w:t xml:space="preserve"> P as follows:</w:t>
      </w:r>
    </w:p>
    <w:p w14:paraId="3B2C9BE8" w14:textId="5119675C" w:rsidR="009D7365" w:rsidRPr="00AC0485" w:rsidRDefault="009D7365" w:rsidP="009D7365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2862C8">
        <w:rPr>
          <w:rFonts w:eastAsia="SimSun"/>
          <w:b/>
          <w:bCs/>
          <w:sz w:val="22"/>
          <w:szCs w:val="22"/>
          <w:lang w:eastAsia="zh-CN"/>
        </w:rPr>
        <w:t>serving cell</w:t>
      </w:r>
    </w:p>
    <w:p w14:paraId="068D45B6" w14:textId="72D9167B" w:rsidR="00A91172" w:rsidRPr="00AC0485" w:rsidRDefault="00A91172" w:rsidP="00A9117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69F7FA04" w14:textId="77777777" w:rsidR="00757482" w:rsidRPr="00757482" w:rsidRDefault="009B68BB" w:rsidP="0009271B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>
        <w:rPr>
          <w:rFonts w:eastAsia="SimSun"/>
          <w:b/>
          <w:bCs/>
          <w:sz w:val="22"/>
          <w:szCs w:val="22"/>
          <w:vertAlign w:val="subscript"/>
          <w:lang w:eastAsia="zh-CN"/>
        </w:rPr>
        <w:t>outside_MG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 w:rsidR="00C33260">
        <w:rPr>
          <w:rFonts w:eastAsia="SimSun"/>
          <w:b/>
          <w:bCs/>
          <w:sz w:val="22"/>
          <w:szCs w:val="22"/>
          <w:lang w:eastAsia="zh-CN"/>
        </w:rPr>
        <w:t>that do not overlap with measurement gap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="00C33260">
        <w:rPr>
          <w:rFonts w:eastAsia="SimSun"/>
          <w:b/>
          <w:bCs/>
          <w:sz w:val="22"/>
          <w:szCs w:val="22"/>
          <w:lang w:eastAsia="zh-CN"/>
        </w:rPr>
        <w:t>, MUSIM gap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="00C33260">
        <w:rPr>
          <w:rFonts w:eastAsia="SimSun"/>
          <w:b/>
          <w:bCs/>
          <w:sz w:val="22"/>
          <w:szCs w:val="22"/>
          <w:lang w:eastAsia="zh-CN"/>
        </w:rPr>
        <w:t xml:space="preserve"> nor SMTC occasions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</w:t>
      </w:r>
    </w:p>
    <w:p w14:paraId="6585825A" w14:textId="271C3F98" w:rsidR="009D7365" w:rsidRPr="00A166C3" w:rsidRDefault="00757482" w:rsidP="0009271B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757482">
        <w:rPr>
          <w:b/>
          <w:bCs/>
          <w:sz w:val="22"/>
          <w:szCs w:val="22"/>
        </w:rPr>
        <w:t>N</w:t>
      </w:r>
      <w:r w:rsidRPr="00757482">
        <w:rPr>
          <w:b/>
          <w:bCs/>
          <w:sz w:val="22"/>
          <w:szCs w:val="22"/>
          <w:vertAlign w:val="subscript"/>
        </w:rPr>
        <w:t>available</w:t>
      </w:r>
      <w:r w:rsidRPr="00757482">
        <w:rPr>
          <w:b/>
          <w:bCs/>
          <w:sz w:val="22"/>
          <w:szCs w:val="22"/>
        </w:rPr>
        <w:t xml:space="preserve"> </w:t>
      </w:r>
      <w:r w:rsidRPr="00757482">
        <w:rPr>
          <w:rFonts w:eastAsia="SimSun"/>
          <w:b/>
          <w:bCs/>
          <w:sz w:val="22"/>
          <w:szCs w:val="22"/>
          <w:lang w:eastAsia="zh-CN"/>
        </w:rPr>
        <w:t>is the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757482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D76A97C" w14:textId="77777777" w:rsidR="00467777" w:rsidRDefault="00467777" w:rsidP="00467777">
      <w:pPr>
        <w:rPr>
          <w:b/>
          <w:bCs/>
          <w:sz w:val="22"/>
          <w:szCs w:val="22"/>
        </w:rPr>
      </w:pPr>
      <w:r w:rsidRPr="00C74EE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1: </w:t>
      </w:r>
      <w:r w:rsidRPr="00467777">
        <w:rPr>
          <w:b/>
          <w:bCs/>
          <w:sz w:val="22"/>
          <w:szCs w:val="22"/>
        </w:rPr>
        <w:t>Reuse the same principle of Rel-17 concurrent gaps WI to define network A L1/L3 measurement requirements when MUSIM gaps are configured, i.e., introduce a scaling factor like K</w:t>
      </w:r>
      <w:r w:rsidRPr="00467777">
        <w:rPr>
          <w:b/>
          <w:bCs/>
          <w:sz w:val="22"/>
          <w:szCs w:val="22"/>
          <w:vertAlign w:val="subscript"/>
        </w:rPr>
        <w:t>x</w:t>
      </w:r>
      <w:r w:rsidRPr="00467777">
        <w:rPr>
          <w:b/>
          <w:bCs/>
          <w:sz w:val="22"/>
          <w:szCs w:val="22"/>
        </w:rPr>
        <w:t xml:space="preserve"> = N</w:t>
      </w:r>
      <w:r w:rsidRPr="00467777">
        <w:rPr>
          <w:b/>
          <w:bCs/>
          <w:sz w:val="22"/>
          <w:szCs w:val="22"/>
          <w:vertAlign w:val="subscript"/>
        </w:rPr>
        <w:t>total</w:t>
      </w:r>
      <w:r w:rsidRPr="00467777">
        <w:rPr>
          <w:b/>
          <w:bCs/>
          <w:sz w:val="22"/>
          <w:szCs w:val="22"/>
        </w:rPr>
        <w:t xml:space="preserve"> /N</w:t>
      </w:r>
      <w:r w:rsidRPr="00467777">
        <w:rPr>
          <w:b/>
          <w:bCs/>
          <w:sz w:val="22"/>
          <w:szCs w:val="22"/>
          <w:vertAlign w:val="subscript"/>
        </w:rPr>
        <w:t>available</w:t>
      </w:r>
      <w:r w:rsidRPr="00467777">
        <w:rPr>
          <w:b/>
          <w:bCs/>
          <w:sz w:val="22"/>
          <w:szCs w:val="22"/>
        </w:rPr>
        <w:t xml:space="preserve"> for network A requirements when MUSIM gaps are configured.</w:t>
      </w:r>
    </w:p>
    <w:p w14:paraId="61D49694" w14:textId="77777777" w:rsidR="00F37BCC" w:rsidRDefault="00F37BCC" w:rsidP="00F37BCC">
      <w:pPr>
        <w:rPr>
          <w:b/>
          <w:bCs/>
          <w:sz w:val="22"/>
          <w:szCs w:val="22"/>
        </w:rPr>
      </w:pPr>
      <w:r w:rsidRPr="0051538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51538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following parameters need to be updated to account for collisions with MUSIM gaps:</w:t>
      </w:r>
    </w:p>
    <w:p w14:paraId="33A1980A" w14:textId="77777777" w:rsidR="00F37BCC" w:rsidRPr="001335B0" w:rsidRDefault="00F37BCC" w:rsidP="00F37BC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</w:t>
      </w:r>
      <w:r w:rsidRPr="001335B0">
        <w:rPr>
          <w:b/>
          <w:bCs/>
          <w:sz w:val="22"/>
          <w:szCs w:val="22"/>
        </w:rPr>
        <w:t xml:space="preserve"> for intra-frequency and inter-frequency measurements without gaps</w:t>
      </w:r>
    </w:p>
    <w:p w14:paraId="59527D2A" w14:textId="77777777" w:rsidR="00F37BCC" w:rsidRPr="001335B0" w:rsidRDefault="00F37BCC" w:rsidP="00F37BC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</w:t>
      </w:r>
      <w:r w:rsidRPr="001335B0">
        <w:rPr>
          <w:b/>
          <w:bCs/>
          <w:sz w:val="22"/>
          <w:szCs w:val="22"/>
        </w:rPr>
        <w:t xml:space="preserve"> for intra-frequency and inter-frequency measurements with gaps</w:t>
      </w:r>
    </w:p>
    <w:p w14:paraId="4C98A3AD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for inter-RAT measurements</w:t>
      </w:r>
    </w:p>
    <w:p w14:paraId="16CC0183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 w:rsidRPr="001335B0">
        <w:rPr>
          <w:b/>
          <w:bCs/>
          <w:sz w:val="22"/>
          <w:szCs w:val="22"/>
        </w:rPr>
        <w:t xml:space="preserve"> for CSI-RS L3 measurements</w:t>
      </w:r>
    </w:p>
    <w:p w14:paraId="2B62B404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for NR positioning measurements</w:t>
      </w:r>
    </w:p>
    <w:p w14:paraId="04A0C47D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269EAA61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2FFB2335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</w:p>
    <w:p w14:paraId="175CE547" w14:textId="4EA7BC75" w:rsidR="00F37BCC" w:rsidRPr="00F37BCC" w:rsidRDefault="00F37BCC" w:rsidP="00F37BCC">
      <w:pPr>
        <w:pStyle w:val="ListParagraph"/>
        <w:numPr>
          <w:ilvl w:val="0"/>
          <w:numId w:val="19"/>
        </w:numPr>
        <w:spacing w:after="18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P scaling factor for L1-RSRP and L1-SINR measurements</w:t>
      </w:r>
    </w:p>
    <w:p w14:paraId="1A8C6B50" w14:textId="53FD2E54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3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intra-frequency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without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 w:rsidRPr="001130A9">
        <w:rPr>
          <w:b/>
          <w:bCs/>
          <w:sz w:val="22"/>
          <w:szCs w:val="22"/>
          <w:vertAlign w:val="subscript"/>
        </w:rPr>
        <w:t>p</w:t>
      </w:r>
      <w:r>
        <w:rPr>
          <w:b/>
          <w:bCs/>
          <w:sz w:val="22"/>
          <w:szCs w:val="22"/>
        </w:rPr>
        <w:t xml:space="preserve"> as follows:</w:t>
      </w:r>
    </w:p>
    <w:p w14:paraId="17FD8F2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756A1373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within the window W, including those overlapped with measurement gap and MUSIM gap occasions</w:t>
      </w:r>
    </w:p>
    <w:p w14:paraId="017910C7" w14:textId="77777777" w:rsidR="00667132" w:rsidRPr="002152D0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SMTC occasions that are not overlapped with any non-dropped MG and MUSIM gap occasions within the window W, after accounting for measurement gap and MUSIM gap collisions</w:t>
      </w:r>
    </w:p>
    <w:p w14:paraId="1C854849" w14:textId="6A2CF1EA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4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  <w:vertAlign w:val="subscript"/>
        </w:rPr>
        <w:t>gap</w:t>
      </w:r>
      <w:r>
        <w:rPr>
          <w:b/>
          <w:bCs/>
          <w:sz w:val="22"/>
          <w:szCs w:val="22"/>
        </w:rPr>
        <w:t xml:space="preserve"> as follows:</w:t>
      </w:r>
    </w:p>
    <w:p w14:paraId="4032CF85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784FECB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2D39A823" w14:textId="77777777" w:rsidR="00667132" w:rsidRPr="003021C7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17F41744" w14:textId="7869CDBC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5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RAT</w:t>
      </w:r>
      <w:r w:rsidRPr="001130A9">
        <w:rPr>
          <w:b/>
          <w:bCs/>
          <w:sz w:val="22"/>
          <w:szCs w:val="22"/>
        </w:rPr>
        <w:t xml:space="preserve">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as follows:</w:t>
      </w:r>
    </w:p>
    <w:p w14:paraId="0A2D494C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>The duration of the window W is MGRP_max,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FR</w:t>
      </w:r>
      <w:r>
        <w:rPr>
          <w:rFonts w:eastAsia="SimSun"/>
          <w:b/>
          <w:bCs/>
          <w:sz w:val="22"/>
          <w:szCs w:val="22"/>
          <w:lang w:eastAsia="zh-CN"/>
        </w:rPr>
        <w:t>1</w:t>
      </w:r>
    </w:p>
    <w:p w14:paraId="0661A7ED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including those overlapped with </w:t>
      </w:r>
      <w:r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6B73F53A" w14:textId="77777777" w:rsidR="00667132" w:rsidRPr="00AC0485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non-dropped 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5A93B2DF" w14:textId="77777777" w:rsidR="00667132" w:rsidRDefault="00667132" w:rsidP="00667132">
      <w:pPr>
        <w:rPr>
          <w:b/>
          <w:bCs/>
          <w:sz w:val="22"/>
          <w:szCs w:val="22"/>
        </w:rPr>
      </w:pPr>
    </w:p>
    <w:p w14:paraId="6F41F824" w14:textId="2E4D452A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For CSI-RS L3 intra-frequency measurements without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50D962D4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3EB152A1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33BBCEBE" w14:textId="77777777" w:rsidR="00667132" w:rsidRPr="002152D0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46F72A36" w14:textId="2878A1C4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For CSI-RS L3 inter-frequency measurements with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131B35A2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15E53D6E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16725392" w14:textId="77777777" w:rsidR="00667132" w:rsidRPr="008D5C56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3AFCBAC4" w14:textId="3129C448" w:rsidR="00667132" w:rsidRPr="00343B3F" w:rsidRDefault="00667132" w:rsidP="00667132">
      <w:pPr>
        <w:spacing w:after="120"/>
        <w:rPr>
          <w:b/>
          <w:bCs/>
          <w:sz w:val="22"/>
          <w:szCs w:val="22"/>
        </w:rPr>
      </w:pPr>
      <w:r w:rsidRPr="00343B3F"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8</w:t>
      </w:r>
      <w:r w:rsidRPr="00343B3F">
        <w:rPr>
          <w:b/>
          <w:bCs/>
          <w:sz w:val="22"/>
          <w:szCs w:val="22"/>
        </w:rPr>
        <w:t xml:space="preserve">: For </w:t>
      </w:r>
      <w:r>
        <w:rPr>
          <w:b/>
          <w:bCs/>
          <w:sz w:val="22"/>
          <w:szCs w:val="22"/>
        </w:rPr>
        <w:t>NR positioning</w:t>
      </w:r>
      <w:r w:rsidRPr="00343B3F">
        <w:rPr>
          <w:b/>
          <w:bCs/>
          <w:sz w:val="22"/>
          <w:szCs w:val="22"/>
        </w:rPr>
        <w:t xml:space="preserve"> measurements with gaps modify the scaling factor </w:t>
      </w: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</w:t>
      </w:r>
      <w:r w:rsidRPr="00343B3F">
        <w:rPr>
          <w:b/>
          <w:bCs/>
          <w:sz w:val="22"/>
          <w:szCs w:val="22"/>
        </w:rPr>
        <w:t>as follows:</w:t>
      </w:r>
    </w:p>
    <w:p w14:paraId="0C95C9EC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</w:rPr>
              <m:t>,i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positioning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6970189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 xml:space="preserve">associated measurement gap occasions covering PRS occasions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within the window W, including those overlapped with </w:t>
      </w:r>
      <w:r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0C6CE327" w14:textId="77777777" w:rsidR="00667132" w:rsidRPr="008D5C56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associated measurement gap occasions covering PRS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485317C6" w14:textId="2134FAE8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36C3E125" w14:textId="3F6DEDDE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7BCC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</w:t>
      </w:r>
      <w:r>
        <w:rPr>
          <w:b/>
          <w:bCs/>
          <w:sz w:val="22"/>
          <w:szCs w:val="22"/>
          <w:vertAlign w:val="subscript"/>
        </w:rPr>
        <w:t>e</w:t>
      </w:r>
      <w:r w:rsidRPr="001335B0">
        <w:rPr>
          <w:b/>
          <w:bCs/>
          <w:sz w:val="22"/>
          <w:szCs w:val="22"/>
          <w:vertAlign w:val="subscript"/>
        </w:rPr>
        <w:t>r</w:t>
      </w:r>
      <w:r w:rsidRPr="001335B0">
        <w:rPr>
          <w:b/>
          <w:bCs/>
          <w:sz w:val="22"/>
          <w:szCs w:val="22"/>
        </w:rPr>
        <w:t xml:space="preserve"> for int</w:t>
      </w:r>
      <w:r>
        <w:rPr>
          <w:b/>
          <w:bCs/>
          <w:sz w:val="22"/>
          <w:szCs w:val="22"/>
        </w:rPr>
        <w:t>e</w:t>
      </w:r>
      <w:r w:rsidRPr="001335B0">
        <w:rPr>
          <w:b/>
          <w:bCs/>
          <w:sz w:val="22"/>
          <w:szCs w:val="22"/>
        </w:rPr>
        <w:t>r-frequency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13A11698" w14:textId="1A0A1A31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F37BCC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25EC8A01" w14:textId="384FDC65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F37BC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: F</w:t>
      </w:r>
      <w:r w:rsidRPr="001335B0">
        <w:rPr>
          <w:b/>
          <w:bCs/>
          <w:sz w:val="22"/>
          <w:szCs w:val="22"/>
        </w:rPr>
        <w:t>or L1-RSRP and L1-SINR measurements</w:t>
      </w:r>
      <w:r>
        <w:rPr>
          <w:b/>
          <w:bCs/>
          <w:sz w:val="22"/>
          <w:szCs w:val="22"/>
        </w:rPr>
        <w:t xml:space="preserve"> modify the </w:t>
      </w:r>
      <w:r w:rsidRPr="001335B0">
        <w:rPr>
          <w:b/>
          <w:bCs/>
          <w:sz w:val="22"/>
          <w:szCs w:val="22"/>
        </w:rPr>
        <w:t>scaling factor</w:t>
      </w:r>
      <w:r>
        <w:rPr>
          <w:b/>
          <w:bCs/>
          <w:sz w:val="22"/>
          <w:szCs w:val="22"/>
        </w:rPr>
        <w:t xml:space="preserve"> P as follows:</w:t>
      </w:r>
    </w:p>
    <w:p w14:paraId="7E771875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serving cell</w:t>
      </w:r>
    </w:p>
    <w:p w14:paraId="39F24760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1EA905EB" w14:textId="77777777" w:rsidR="00667132" w:rsidRPr="00757482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>
        <w:rPr>
          <w:rFonts w:eastAsia="SimSun"/>
          <w:b/>
          <w:bCs/>
          <w:sz w:val="22"/>
          <w:szCs w:val="22"/>
          <w:vertAlign w:val="subscript"/>
          <w:lang w:eastAsia="zh-CN"/>
        </w:rPr>
        <w:t>outside_MG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do not overlap with measurement gap occasions, MUSIM gap occasions nor SMTC occasions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</w:t>
      </w:r>
    </w:p>
    <w:p w14:paraId="7C9E5631" w14:textId="5896B98B" w:rsidR="00A45567" w:rsidRPr="00432C20" w:rsidRDefault="00667132" w:rsidP="00A4556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757482">
        <w:rPr>
          <w:b/>
          <w:bCs/>
          <w:sz w:val="22"/>
          <w:szCs w:val="22"/>
        </w:rPr>
        <w:t>N</w:t>
      </w:r>
      <w:r w:rsidRPr="00757482">
        <w:rPr>
          <w:b/>
          <w:bCs/>
          <w:sz w:val="22"/>
          <w:szCs w:val="22"/>
          <w:vertAlign w:val="subscript"/>
        </w:rPr>
        <w:t>available</w:t>
      </w:r>
      <w:r w:rsidRPr="00757482">
        <w:rPr>
          <w:b/>
          <w:bCs/>
          <w:sz w:val="22"/>
          <w:szCs w:val="22"/>
        </w:rPr>
        <w:t xml:space="preserve"> </w:t>
      </w:r>
      <w:r w:rsidRPr="00757482">
        <w:rPr>
          <w:rFonts w:eastAsia="SimSun"/>
          <w:b/>
          <w:bCs/>
          <w:sz w:val="22"/>
          <w:szCs w:val="22"/>
          <w:lang w:eastAsia="zh-CN"/>
        </w:rPr>
        <w:t>is the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757482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9363AB9" w14:textId="77777777" w:rsidR="003F7503" w:rsidRDefault="003F7503" w:rsidP="003F75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R4-2306357, </w:t>
      </w:r>
      <w:r w:rsidRPr="001D5C86">
        <w:rPr>
          <w:sz w:val="22"/>
          <w:szCs w:val="22"/>
          <w:u w:val="single"/>
          <w:lang w:val="en-US"/>
        </w:rPr>
        <w:t>WF on NR Dual TxRx Multi-SIM</w:t>
      </w:r>
      <w:r>
        <w:rPr>
          <w:sz w:val="22"/>
          <w:szCs w:val="22"/>
          <w:lang w:val="en-US"/>
        </w:rPr>
        <w:t xml:space="preserve">, RAN4#106bis-e </w:t>
      </w:r>
    </w:p>
    <w:sectPr w:rsidR="003F7503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71E39" w14:textId="77777777" w:rsidR="00423341" w:rsidRDefault="00423341">
      <w:r>
        <w:separator/>
      </w:r>
    </w:p>
  </w:endnote>
  <w:endnote w:type="continuationSeparator" w:id="0">
    <w:p w14:paraId="1DBDA460" w14:textId="77777777" w:rsidR="00423341" w:rsidRDefault="00423341">
      <w:r>
        <w:continuationSeparator/>
      </w:r>
    </w:p>
  </w:endnote>
  <w:endnote w:type="continuationNotice" w:id="1">
    <w:p w14:paraId="341D4E9D" w14:textId="77777777" w:rsidR="00423341" w:rsidRDefault="004233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F4F5" w14:textId="77777777" w:rsidR="00423341" w:rsidRDefault="00423341">
      <w:r>
        <w:separator/>
      </w:r>
    </w:p>
  </w:footnote>
  <w:footnote w:type="continuationSeparator" w:id="0">
    <w:p w14:paraId="61FE6E95" w14:textId="77777777" w:rsidR="00423341" w:rsidRDefault="00423341">
      <w:r>
        <w:continuationSeparator/>
      </w:r>
    </w:p>
  </w:footnote>
  <w:footnote w:type="continuationNotice" w:id="1">
    <w:p w14:paraId="0C3C94C4" w14:textId="77777777" w:rsidR="00423341" w:rsidRDefault="004233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0"/>
  </w:num>
  <w:num w:numId="2" w16cid:durableId="1534610044">
    <w:abstractNumId w:val="28"/>
  </w:num>
  <w:num w:numId="3" w16cid:durableId="876510025">
    <w:abstractNumId w:val="32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29"/>
  </w:num>
  <w:num w:numId="8" w16cid:durableId="239368203">
    <w:abstractNumId w:val="19"/>
  </w:num>
  <w:num w:numId="9" w16cid:durableId="560017698">
    <w:abstractNumId w:val="27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5"/>
  </w:num>
  <w:num w:numId="13" w16cid:durableId="636687892">
    <w:abstractNumId w:val="24"/>
  </w:num>
  <w:num w:numId="14" w16cid:durableId="1753047540">
    <w:abstractNumId w:val="26"/>
  </w:num>
  <w:num w:numId="15" w16cid:durableId="1634753783">
    <w:abstractNumId w:val="18"/>
  </w:num>
  <w:num w:numId="16" w16cid:durableId="1935086111">
    <w:abstractNumId w:val="25"/>
  </w:num>
  <w:num w:numId="17" w16cid:durableId="1442265971">
    <w:abstractNumId w:val="3"/>
  </w:num>
  <w:num w:numId="18" w16cid:durableId="402409712">
    <w:abstractNumId w:val="16"/>
  </w:num>
  <w:num w:numId="19" w16cid:durableId="591429368">
    <w:abstractNumId w:val="21"/>
  </w:num>
  <w:num w:numId="20" w16cid:durableId="809593377">
    <w:abstractNumId w:val="30"/>
  </w:num>
  <w:num w:numId="21" w16cid:durableId="969045370">
    <w:abstractNumId w:val="17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1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2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38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9D4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4CE2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286"/>
    <w:rsid w:val="000B7352"/>
    <w:rsid w:val="000B741A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AE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8A8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22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EDD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A9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7D8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49A"/>
    <w:rsid w:val="00166833"/>
    <w:rsid w:val="001670CA"/>
    <w:rsid w:val="001679C5"/>
    <w:rsid w:val="00167AAA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19A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8F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2D0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06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1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2C8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3B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9BA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B7A"/>
    <w:rsid w:val="002E6C0A"/>
    <w:rsid w:val="002E6C74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C7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B3F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D8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5EE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3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ECF"/>
    <w:rsid w:val="003C2F7F"/>
    <w:rsid w:val="003C2FAA"/>
    <w:rsid w:val="003C3065"/>
    <w:rsid w:val="003C3144"/>
    <w:rsid w:val="003C3183"/>
    <w:rsid w:val="003C3209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503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41"/>
    <w:rsid w:val="0042335E"/>
    <w:rsid w:val="0042346E"/>
    <w:rsid w:val="004237F7"/>
    <w:rsid w:val="00423B28"/>
    <w:rsid w:val="00423DB1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6F4B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20"/>
    <w:rsid w:val="00432C56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42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1B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4A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777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91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883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83"/>
    <w:rsid w:val="00492B97"/>
    <w:rsid w:val="004931C8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7F3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0F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C8B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51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090"/>
    <w:rsid w:val="005331CE"/>
    <w:rsid w:val="005333BE"/>
    <w:rsid w:val="0053346F"/>
    <w:rsid w:val="005334AA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C8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B85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47D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12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1B02"/>
    <w:rsid w:val="005B21B5"/>
    <w:rsid w:val="005B2A37"/>
    <w:rsid w:val="005B2DCE"/>
    <w:rsid w:val="005B32B4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0EF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6FC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3A6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22"/>
    <w:rsid w:val="006255D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0E1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46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57C1E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132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C27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46B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3BE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A6E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B87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456"/>
    <w:rsid w:val="0071463C"/>
    <w:rsid w:val="00714694"/>
    <w:rsid w:val="00714876"/>
    <w:rsid w:val="00714CFC"/>
    <w:rsid w:val="00714FE9"/>
    <w:rsid w:val="007152E0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7C2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C58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482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2E8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D4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4F9D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BAE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4B2"/>
    <w:rsid w:val="0085660A"/>
    <w:rsid w:val="0085689F"/>
    <w:rsid w:val="00856B4C"/>
    <w:rsid w:val="00856C46"/>
    <w:rsid w:val="00856E1C"/>
    <w:rsid w:val="00856FF7"/>
    <w:rsid w:val="0085703F"/>
    <w:rsid w:val="00857452"/>
    <w:rsid w:val="0085775F"/>
    <w:rsid w:val="00857867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8E1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6E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11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56"/>
    <w:rsid w:val="008D5C6A"/>
    <w:rsid w:val="008D5D56"/>
    <w:rsid w:val="008D5F19"/>
    <w:rsid w:val="008D61B8"/>
    <w:rsid w:val="008D61EE"/>
    <w:rsid w:val="008D655A"/>
    <w:rsid w:val="008D66D7"/>
    <w:rsid w:val="008D678B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1AB9"/>
    <w:rsid w:val="009628CF"/>
    <w:rsid w:val="00962B3B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6C9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201"/>
    <w:rsid w:val="00976678"/>
    <w:rsid w:val="0097683F"/>
    <w:rsid w:val="0097697C"/>
    <w:rsid w:val="009769AD"/>
    <w:rsid w:val="009769C3"/>
    <w:rsid w:val="00976B2D"/>
    <w:rsid w:val="00976B84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439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45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8BB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365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839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4E3"/>
    <w:rsid w:val="00A16647"/>
    <w:rsid w:val="00A166C3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203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DA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A55"/>
    <w:rsid w:val="00A34CA6"/>
    <w:rsid w:val="00A34D00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567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72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84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485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0ED8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5A2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3E51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08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2A5"/>
    <w:rsid w:val="00B433E2"/>
    <w:rsid w:val="00B43684"/>
    <w:rsid w:val="00B4368D"/>
    <w:rsid w:val="00B436A9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4E6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2CC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A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38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5E50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68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60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79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59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D8E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D9B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66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2F66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1E1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2CE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A36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1E8C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389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ABF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4F7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9A0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46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2EFE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37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33F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6E"/>
    <w:rsid w:val="00EE49AF"/>
    <w:rsid w:val="00EE52C8"/>
    <w:rsid w:val="00EE55EA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BCC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55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F8"/>
    <w:rsid w:val="00F80833"/>
    <w:rsid w:val="00F80989"/>
    <w:rsid w:val="00F80DDA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19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620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6"/>
    <w:rsid w:val="00FA7BDF"/>
    <w:rsid w:val="00FA7CB5"/>
    <w:rsid w:val="00FB00C2"/>
    <w:rsid w:val="00FB0875"/>
    <w:rsid w:val="00FB093C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8F5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28"/>
    <w:rsid w:val="00FB7398"/>
    <w:rsid w:val="00FB73B2"/>
    <w:rsid w:val="00FB75B5"/>
    <w:rsid w:val="00FB7901"/>
    <w:rsid w:val="00FB7ACD"/>
    <w:rsid w:val="00FB7BB0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8F8"/>
    <w:rsid w:val="00FC49B4"/>
    <w:rsid w:val="00FC49E2"/>
    <w:rsid w:val="00FC502D"/>
    <w:rsid w:val="00FC53B4"/>
    <w:rsid w:val="00FC5493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533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19590</TotalTime>
  <Pages>6</Pages>
  <Words>2208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4724</cp:revision>
  <cp:lastPrinted>2009-04-22T21:01:00Z</cp:lastPrinted>
  <dcterms:created xsi:type="dcterms:W3CDTF">2020-07-20T16:47:00Z</dcterms:created>
  <dcterms:modified xsi:type="dcterms:W3CDTF">2023-05-15T14:19:00Z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